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43F7860C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S3-24w</w:t>
      </w:r>
      <w:r>
        <w:rPr>
          <w:rFonts w:ascii="Arial" w:hAnsi="Arial" w:cs="Arial"/>
          <w:b/>
          <w:sz w:val="24"/>
        </w:rPr>
        <w:t>2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2409DA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240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Snow 5G based 256-bit Algorithm Spe</w:t>
      </w:r>
      <w:r w:rsidR="008C3F04">
        <w:rPr>
          <w:rFonts w:ascii="Arial" w:hAnsi="Arial" w:cs="Arial"/>
          <w:b/>
        </w:rPr>
        <w:t>ci</w:t>
      </w:r>
      <w:r w:rsidR="00FB67AF">
        <w:rPr>
          <w:rFonts w:ascii="Arial" w:hAnsi="Arial" w:cs="Arial"/>
          <w:b/>
        </w:rPr>
        <w:t>fication.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67FB0E" w14:textId="177CD708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FB67AF">
        <w:rPr>
          <w:b/>
          <w:i/>
        </w:rPr>
        <w:t>Snow 5G based 256-bit Algorithm Specification.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50288D7F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3019DF">
        <w:t>Snow 5G based 256-bit Algorithm Specification</w:t>
      </w:r>
      <w:r w:rsidRPr="0092506D">
        <w:rPr>
          <w:lang w:eastAsia="zh-CN"/>
        </w:rPr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240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BF9F1" w14:textId="77777777" w:rsidR="006F298B" w:rsidRDefault="006F298B">
      <w:r>
        <w:separator/>
      </w:r>
    </w:p>
  </w:endnote>
  <w:endnote w:type="continuationSeparator" w:id="0">
    <w:p w14:paraId="4674D408" w14:textId="77777777" w:rsidR="006F298B" w:rsidRDefault="006F298B">
      <w:r>
        <w:continuationSeparator/>
      </w:r>
    </w:p>
  </w:endnote>
  <w:endnote w:type="continuationNotice" w:id="1">
    <w:p w14:paraId="42B7A7A8" w14:textId="77777777" w:rsidR="006F298B" w:rsidRDefault="006F2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12BF9" w14:textId="77777777" w:rsidR="006F298B" w:rsidRDefault="006F298B">
      <w:r>
        <w:separator/>
      </w:r>
    </w:p>
  </w:footnote>
  <w:footnote w:type="continuationSeparator" w:id="0">
    <w:p w14:paraId="57997CAA" w14:textId="77777777" w:rsidR="006F298B" w:rsidRDefault="006F298B">
      <w:r>
        <w:continuationSeparator/>
      </w:r>
    </w:p>
  </w:footnote>
  <w:footnote w:type="continuationNotice" w:id="1">
    <w:p w14:paraId="46AC4885" w14:textId="77777777" w:rsidR="006F298B" w:rsidRDefault="006F29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E3F5D"/>
    <w:rsid w:val="000F6A93"/>
    <w:rsid w:val="00102542"/>
    <w:rsid w:val="00113404"/>
    <w:rsid w:val="00126DB4"/>
    <w:rsid w:val="00127423"/>
    <w:rsid w:val="001667C3"/>
    <w:rsid w:val="001C3EC8"/>
    <w:rsid w:val="001D2BD4"/>
    <w:rsid w:val="00201D8C"/>
    <w:rsid w:val="0020395B"/>
    <w:rsid w:val="00244C9A"/>
    <w:rsid w:val="00276A5B"/>
    <w:rsid w:val="00286F88"/>
    <w:rsid w:val="002A6B97"/>
    <w:rsid w:val="002C7AF5"/>
    <w:rsid w:val="003019DF"/>
    <w:rsid w:val="00305D37"/>
    <w:rsid w:val="00367FA5"/>
    <w:rsid w:val="00371032"/>
    <w:rsid w:val="003C5A97"/>
    <w:rsid w:val="003F52B2"/>
    <w:rsid w:val="004005EF"/>
    <w:rsid w:val="004637BA"/>
    <w:rsid w:val="004A5F6F"/>
    <w:rsid w:val="004B5632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6F298B"/>
    <w:rsid w:val="007779FC"/>
    <w:rsid w:val="00782E95"/>
    <w:rsid w:val="007B09D5"/>
    <w:rsid w:val="007C27B0"/>
    <w:rsid w:val="007D763F"/>
    <w:rsid w:val="007E40D2"/>
    <w:rsid w:val="007F300B"/>
    <w:rsid w:val="00877AD3"/>
    <w:rsid w:val="008C3F04"/>
    <w:rsid w:val="00926ABD"/>
    <w:rsid w:val="00936CCB"/>
    <w:rsid w:val="00966D47"/>
    <w:rsid w:val="009C0DED"/>
    <w:rsid w:val="00A26698"/>
    <w:rsid w:val="00A37D7F"/>
    <w:rsid w:val="00A84A94"/>
    <w:rsid w:val="00AB305C"/>
    <w:rsid w:val="00AC195E"/>
    <w:rsid w:val="00AF1E23"/>
    <w:rsid w:val="00B01AFF"/>
    <w:rsid w:val="00B27E39"/>
    <w:rsid w:val="00B55687"/>
    <w:rsid w:val="00B653C2"/>
    <w:rsid w:val="00B90C4D"/>
    <w:rsid w:val="00C022E3"/>
    <w:rsid w:val="00C1339E"/>
    <w:rsid w:val="00C4712D"/>
    <w:rsid w:val="00C94F55"/>
    <w:rsid w:val="00CA7711"/>
    <w:rsid w:val="00CA7D62"/>
    <w:rsid w:val="00CF2394"/>
    <w:rsid w:val="00D11216"/>
    <w:rsid w:val="00D60B89"/>
    <w:rsid w:val="00D62265"/>
    <w:rsid w:val="00D826A2"/>
    <w:rsid w:val="00D84EA9"/>
    <w:rsid w:val="00D8512E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6</cp:revision>
  <cp:lastPrinted>1899-12-31T23:00:00Z</cp:lastPrinted>
  <dcterms:created xsi:type="dcterms:W3CDTF">2024-01-29T09:12:00Z</dcterms:created>
  <dcterms:modified xsi:type="dcterms:W3CDTF">2024-01-29T10:43:00Z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